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5795E8EE" w:rsidR="00DD01F9" w:rsidRPr="00DD01F9" w:rsidRDefault="00C351C6" w:rsidP="002D5F19">
            <w:pPr>
              <w:pStyle w:val="Titlepagetext"/>
              <w:rPr>
                <w:sz w:val="16"/>
                <w:szCs w:val="16"/>
              </w:rPr>
            </w:pPr>
            <w:r>
              <w:rPr>
                <w:sz w:val="16"/>
                <w:szCs w:val="16"/>
              </w:rPr>
              <w:t>2</w:t>
            </w:r>
            <w:r w:rsidR="009B0877">
              <w:rPr>
                <w:sz w:val="16"/>
                <w:szCs w:val="16"/>
              </w:rPr>
              <w:t>0 januari</w:t>
            </w:r>
            <w:r w:rsidR="005675B6">
              <w:rPr>
                <w:sz w:val="16"/>
                <w:szCs w:val="16"/>
              </w:rPr>
              <w:t xml:space="preserve"> 202</w:t>
            </w:r>
            <w:r w:rsidR="009B0877">
              <w:rPr>
                <w:sz w:val="16"/>
                <w:szCs w:val="16"/>
              </w:rPr>
              <w:t>1</w:t>
            </w:r>
            <w:r w:rsidR="00DD01F9">
              <w:rPr>
                <w:sz w:val="16"/>
                <w:szCs w:val="16"/>
              </w:rPr>
              <w:t xml:space="preserve"> – V1.</w:t>
            </w:r>
            <w:r w:rsidR="009B0877">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5A6D38F1" w:rsidR="00F45FC5" w:rsidRDefault="00573B14" w:rsidP="002D5F19">
            <w:pPr>
              <w:pStyle w:val="Titlepagearticle"/>
            </w:pPr>
            <w:r>
              <w:t>Te</w:t>
            </w:r>
            <w:r w:rsidR="006E2635">
              <w:t>ek</w:t>
            </w:r>
            <w:r>
              <w:t>werend p</w:t>
            </w:r>
            <w:r w:rsidR="00734E35">
              <w:t>olos</w:t>
            </w:r>
            <w:r w:rsidR="00463B15">
              <w:t>hirt</w:t>
            </w:r>
            <w:r w:rsidR="004C50C0">
              <w:t xml:space="preserve"> lange mouw</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0455BF1A" w14:textId="77777777" w:rsidR="0073039C" w:rsidRDefault="0073039C" w:rsidP="0073039C">
            <w:pPr>
              <w:pStyle w:val="Tabletext"/>
              <w:rPr>
                <w:sz w:val="18"/>
                <w:szCs w:val="18"/>
              </w:rPr>
            </w:pPr>
            <w:r w:rsidRPr="003A32CC">
              <w:rPr>
                <w:sz w:val="18"/>
                <w:szCs w:val="18"/>
              </w:rPr>
              <w:t>De pantalon is</w:t>
            </w:r>
            <w:r>
              <w:rPr>
                <w:sz w:val="18"/>
                <w:szCs w:val="18"/>
              </w:rPr>
              <w:t xml:space="preserve"> </w:t>
            </w:r>
            <w:r w:rsidRPr="003A32CC">
              <w:rPr>
                <w:sz w:val="18"/>
                <w:szCs w:val="18"/>
              </w:rPr>
              <w:t xml:space="preserve">geschikt voor industrieel </w:t>
            </w:r>
            <w:r>
              <w:rPr>
                <w:sz w:val="18"/>
                <w:szCs w:val="18"/>
              </w:rPr>
              <w:t>reinigen</w:t>
            </w:r>
            <w:r w:rsidRPr="003A32CC">
              <w:rPr>
                <w:sz w:val="18"/>
                <w:szCs w:val="18"/>
              </w:rPr>
              <w:t xml:space="preserve"> volgens ISO 15797. </w:t>
            </w:r>
          </w:p>
          <w:p w14:paraId="6890EA89" w14:textId="77777777" w:rsidR="0073039C" w:rsidRDefault="0073039C" w:rsidP="0073039C">
            <w:pPr>
              <w:pStyle w:val="Tabletext"/>
              <w:rPr>
                <w:sz w:val="18"/>
                <w:szCs w:val="18"/>
              </w:rPr>
            </w:pPr>
            <w:r w:rsidRPr="003A32CC">
              <w:rPr>
                <w:sz w:val="18"/>
                <w:szCs w:val="18"/>
              </w:rPr>
              <w:t>Het reinigings- en droogproces heeft een minimale invloed op de prestaties van het kledingstuk.</w:t>
            </w:r>
          </w:p>
          <w:p w14:paraId="3431935C" w14:textId="300BA788" w:rsidR="00A8477A" w:rsidRPr="00C870FD" w:rsidRDefault="00A8477A" w:rsidP="004767C2">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1E2013B2" w:rsidR="0060167A" w:rsidRPr="00214732" w:rsidRDefault="00602755" w:rsidP="00897938">
            <w:pPr>
              <w:pStyle w:val="Tabletext"/>
              <w:rPr>
                <w:b/>
                <w:sz w:val="18"/>
                <w:szCs w:val="18"/>
              </w:rPr>
            </w:pPr>
            <w:r w:rsidRPr="00881551">
              <w:rPr>
                <w:b/>
                <w:sz w:val="18"/>
                <w:szCs w:val="18"/>
              </w:rPr>
              <w:t>Polos</w:t>
            </w:r>
            <w:r w:rsidR="007D26AB" w:rsidRPr="00881551">
              <w:rPr>
                <w:b/>
                <w:sz w:val="18"/>
                <w:szCs w:val="18"/>
              </w:rPr>
              <w:t>hirt</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59C454AE" w14:textId="6E8577F9" w:rsidR="00D03A45" w:rsidRDefault="004C50C0" w:rsidP="005658EF">
            <w:pPr>
              <w:numPr>
                <w:ilvl w:val="0"/>
                <w:numId w:val="41"/>
              </w:numPr>
              <w:spacing w:line="240" w:lineRule="atLeast"/>
            </w:pPr>
            <w:r>
              <w:t>Lange</w:t>
            </w:r>
            <w:r w:rsidR="00D03A45">
              <w:t xml:space="preserve"> mouwen,</w:t>
            </w:r>
          </w:p>
          <w:p w14:paraId="7141B657" w14:textId="2D58379E" w:rsidR="00A6712E" w:rsidRDefault="003D17AB" w:rsidP="005658EF">
            <w:pPr>
              <w:numPr>
                <w:ilvl w:val="0"/>
                <w:numId w:val="41"/>
              </w:numPr>
              <w:spacing w:line="240" w:lineRule="atLeast"/>
            </w:pPr>
            <w:r>
              <w:t>Vormvaste</w:t>
            </w:r>
            <w:r w:rsidR="00F0123C">
              <w:t xml:space="preserve"> kraag</w:t>
            </w:r>
            <w:r w:rsidR="00A6712E">
              <w:t>,</w:t>
            </w:r>
          </w:p>
          <w:p w14:paraId="160462CF" w14:textId="60A5906A" w:rsidR="003129ED" w:rsidRDefault="003D17AB" w:rsidP="005658EF">
            <w:pPr>
              <w:numPr>
                <w:ilvl w:val="0"/>
                <w:numId w:val="41"/>
              </w:numPr>
              <w:spacing w:line="240" w:lineRule="atLeast"/>
            </w:pPr>
            <w:r>
              <w:t>Teekwerende</w:t>
            </w:r>
            <w:r w:rsidR="003129ED">
              <w:t xml:space="preserve"> stof</w:t>
            </w:r>
            <w:r w:rsidR="00A6712E">
              <w:t>,</w:t>
            </w:r>
          </w:p>
          <w:p w14:paraId="333C94F1" w14:textId="29A4E7A7" w:rsidR="003129ED" w:rsidRDefault="003129ED" w:rsidP="005658EF">
            <w:pPr>
              <w:numPr>
                <w:ilvl w:val="0"/>
                <w:numId w:val="41"/>
              </w:numPr>
              <w:spacing w:line="240" w:lineRule="atLeast"/>
            </w:pPr>
            <w:r>
              <w:t>R</w:t>
            </w:r>
            <w:r w:rsidRPr="007F4B16">
              <w:t>ug bedekkende lengte</w:t>
            </w:r>
            <w:r w:rsidR="00A6712E">
              <w:t>,</w:t>
            </w:r>
          </w:p>
          <w:p w14:paraId="7030D87C" w14:textId="7763E0E3" w:rsidR="003129ED" w:rsidRDefault="00B41171" w:rsidP="005658EF">
            <w:pPr>
              <w:numPr>
                <w:ilvl w:val="0"/>
                <w:numId w:val="41"/>
              </w:numPr>
              <w:spacing w:line="240" w:lineRule="atLeast"/>
            </w:pPr>
            <w:r>
              <w:t>3-k</w:t>
            </w:r>
            <w:r w:rsidR="003129ED" w:rsidRPr="007F4B16">
              <w:t>noop</w:t>
            </w:r>
            <w:r>
              <w:t>s</w:t>
            </w:r>
            <w:r w:rsidR="003129ED" w:rsidRPr="007F4B16">
              <w:t>sluiting</w:t>
            </w:r>
            <w:r w:rsidR="00A6712E">
              <w:t>,</w:t>
            </w:r>
          </w:p>
          <w:p w14:paraId="335A35EA" w14:textId="71579298" w:rsidR="00E91FA7" w:rsidRPr="006C50D3" w:rsidRDefault="00E91FA7" w:rsidP="003D17AB">
            <w:pPr>
              <w:spacing w:line="240" w:lineRule="atLeast"/>
              <w:ind w:left="360"/>
            </w:pPr>
          </w:p>
        </w:tc>
      </w:tr>
      <w:tr w:rsidR="00182093" w:rsidRPr="009E3250" w14:paraId="54F9E5A1" w14:textId="77777777" w:rsidTr="00897938">
        <w:trPr>
          <w:cantSplit/>
        </w:trPr>
        <w:tc>
          <w:tcPr>
            <w:tcW w:w="1843" w:type="dxa"/>
          </w:tcPr>
          <w:p w14:paraId="692E46DF" w14:textId="505E3CF1" w:rsidR="00182093" w:rsidRPr="009E3250" w:rsidRDefault="00827D2B" w:rsidP="00897938">
            <w:pPr>
              <w:pStyle w:val="Tabletext"/>
              <w:rPr>
                <w:sz w:val="18"/>
                <w:szCs w:val="18"/>
              </w:rPr>
            </w:pPr>
            <w:r>
              <w:rPr>
                <w:sz w:val="18"/>
                <w:szCs w:val="18"/>
              </w:rPr>
              <w:t>Normen</w:t>
            </w:r>
          </w:p>
        </w:tc>
        <w:tc>
          <w:tcPr>
            <w:tcW w:w="7796" w:type="dxa"/>
          </w:tcPr>
          <w:p w14:paraId="41BED22C" w14:textId="77777777" w:rsidR="00827D2B" w:rsidRDefault="00BC4DBC" w:rsidP="00BC4DBC">
            <w:pPr>
              <w:numPr>
                <w:ilvl w:val="0"/>
                <w:numId w:val="41"/>
              </w:numPr>
              <w:spacing w:line="240" w:lineRule="atLeast"/>
              <w:rPr>
                <w:szCs w:val="18"/>
              </w:rPr>
            </w:pPr>
            <w:r>
              <w:t xml:space="preserve">Teekwerend conform NEN-EN 8333 tot </w:t>
            </w:r>
            <w:r w:rsidRPr="00BC4DBC">
              <w:t>&gt;</w:t>
            </w:r>
            <w:r>
              <w:t xml:space="preserve"> 75 wasbeurten</w:t>
            </w:r>
            <w:r>
              <w:rPr>
                <w:szCs w:val="18"/>
              </w:rPr>
              <w:t xml:space="preserve"> </w:t>
            </w:r>
          </w:p>
          <w:p w14:paraId="2F61C61C" w14:textId="69E2ED84" w:rsidR="00BC4DBC" w:rsidRDefault="00BC4DBC" w:rsidP="00BC4DBC">
            <w:pPr>
              <w:spacing w:line="240" w:lineRule="atLeast"/>
              <w:ind w:left="360"/>
              <w:rPr>
                <w:szCs w:val="18"/>
              </w:rPr>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C4186FD" w14:textId="77777777" w:rsidR="00C21CBF" w:rsidRPr="00CF2CDA" w:rsidRDefault="00C21CBF" w:rsidP="00C21CBF">
            <w:pPr>
              <w:pStyle w:val="Tabletext"/>
              <w:rPr>
                <w:sz w:val="18"/>
                <w:szCs w:val="18"/>
              </w:rPr>
            </w:pPr>
            <w:r w:rsidRPr="00CF2CDA">
              <w:rPr>
                <w:sz w:val="18"/>
                <w:szCs w:val="18"/>
              </w:rPr>
              <w:t>- 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77777777" w:rsidR="006323EB" w:rsidRDefault="006323EB" w:rsidP="00F27CDE"/>
    <w:p w14:paraId="50B7A5BA" w14:textId="076260AC" w:rsidR="009F2562" w:rsidRDefault="009F2562" w:rsidP="00F27CDE"/>
    <w:p w14:paraId="64236CD7" w14:textId="3E136373" w:rsidR="000F53C2" w:rsidRDefault="000F53C2" w:rsidP="00F27CDE"/>
    <w:p w14:paraId="08DB0979" w14:textId="6804C22B" w:rsidR="000F53C2" w:rsidRDefault="000F53C2" w:rsidP="00F27CDE"/>
    <w:p w14:paraId="1999D832" w14:textId="793A9998" w:rsidR="000F53C2" w:rsidRDefault="000F53C2" w:rsidP="00F27CDE"/>
    <w:p w14:paraId="58235048" w14:textId="441212C1" w:rsidR="000F53C2" w:rsidRDefault="000F53C2" w:rsidP="00F27CDE"/>
    <w:p w14:paraId="04663D60" w14:textId="7ED1B914" w:rsidR="000F53C2" w:rsidRDefault="000F53C2" w:rsidP="00F27CDE"/>
    <w:p w14:paraId="4EB61D64" w14:textId="0E17ED63" w:rsidR="000F53C2" w:rsidRDefault="000F53C2" w:rsidP="00F27CDE"/>
    <w:p w14:paraId="46FA9F4B" w14:textId="77777777" w:rsidR="000F53C2" w:rsidRDefault="000F53C2" w:rsidP="00F27CDE"/>
    <w:p w14:paraId="305DBF51" w14:textId="0C26C272" w:rsidR="007E709F" w:rsidRPr="00214732" w:rsidRDefault="00183B08" w:rsidP="00814768">
      <w:pPr>
        <w:pStyle w:val="Kop3"/>
        <w:spacing w:before="240"/>
        <w:rPr>
          <w:b/>
          <w:i/>
          <w:sz w:val="18"/>
          <w:szCs w:val="18"/>
        </w:rPr>
      </w:pPr>
      <w:bookmarkStart w:id="57" w:name="_Toc248574598"/>
      <w:bookmarkStart w:id="58" w:name="_Toc257118189"/>
      <w:bookmarkStart w:id="59" w:name="_Toc257637082"/>
      <w:bookmarkStart w:id="60" w:name="_Toc265568444"/>
      <w:bookmarkStart w:id="61" w:name="_Toc266195582"/>
      <w:bookmarkStart w:id="62" w:name="_Toc297192552"/>
      <w:bookmarkStart w:id="63" w:name="_Toc491087028"/>
      <w:bookmarkStart w:id="64" w:name="_Toc496599877"/>
      <w:r w:rsidRPr="00214732">
        <w:rPr>
          <w:b/>
          <w:i/>
          <w:sz w:val="18"/>
          <w:szCs w:val="18"/>
        </w:rPr>
        <w:lastRenderedPageBreak/>
        <w:t>Ontwerp en constructie</w:t>
      </w:r>
      <w:bookmarkEnd w:id="57"/>
      <w:bookmarkEnd w:id="58"/>
      <w:bookmarkEnd w:id="59"/>
      <w:bookmarkEnd w:id="60"/>
      <w:bookmarkEnd w:id="61"/>
      <w:bookmarkEnd w:id="62"/>
      <w:bookmarkEnd w:id="63"/>
      <w:bookmarkEnd w:id="64"/>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5" w:name="_Toc228599407"/>
      <w:bookmarkStart w:id="66" w:name="_Toc248574600"/>
      <w:bookmarkStart w:id="67" w:name="_Toc257118191"/>
      <w:bookmarkStart w:id="68"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0D29AC3F" w:rsidR="00EE4275" w:rsidRPr="005C1222" w:rsidRDefault="0038629C" w:rsidP="00994069">
      <w:pPr>
        <w:pStyle w:val="Lijstalinea"/>
        <w:numPr>
          <w:ilvl w:val="0"/>
          <w:numId w:val="41"/>
        </w:numPr>
        <w:spacing w:line="280" w:lineRule="atLeast"/>
        <w:rPr>
          <w:lang w:val="nl-NL"/>
        </w:rPr>
      </w:pPr>
      <w:bookmarkStart w:id="69" w:name="OLE_LINK153"/>
      <w:r w:rsidRPr="00B70774">
        <w:t xml:space="preserve">Standaardmaten </w:t>
      </w:r>
      <w:r w:rsidR="005C1222" w:rsidRPr="007F4B16">
        <w:t>S</w:t>
      </w:r>
      <w:r w:rsidR="005C1222">
        <w:t xml:space="preserve"> </w:t>
      </w:r>
      <w:r w:rsidR="005C1222" w:rsidRPr="007F4B16">
        <w:t>-</w:t>
      </w:r>
      <w:r w:rsidR="005C1222">
        <w:t xml:space="preserve"> </w:t>
      </w:r>
      <w:r w:rsidR="00C844EA">
        <w:t>3</w:t>
      </w:r>
      <w:r w:rsidR="005C1222" w:rsidRPr="007F4B16">
        <w:t>XL of vergelijkbaar</w:t>
      </w:r>
      <w:r w:rsidR="005C1222">
        <w:t>.</w:t>
      </w:r>
    </w:p>
    <w:p w14:paraId="4B6232FA" w14:textId="77777777" w:rsidR="005C1222" w:rsidRPr="005C1222" w:rsidRDefault="005C1222" w:rsidP="005C1222">
      <w:pPr>
        <w:spacing w:line="280" w:lineRule="atLeast"/>
        <w:rPr>
          <w:lang w:val="nl-NL"/>
        </w:rPr>
      </w:pPr>
    </w:p>
    <w:p w14:paraId="53CA95B1" w14:textId="77777777" w:rsidR="00214732" w:rsidRPr="00BB3DA7" w:rsidRDefault="00214732" w:rsidP="00DE7902">
      <w:pPr>
        <w:pStyle w:val="Kop2"/>
      </w:pPr>
      <w:bookmarkStart w:id="70" w:name="_Toc496599878"/>
      <w:bookmarkEnd w:id="69"/>
      <w:r w:rsidRPr="00BB3DA7">
        <w:t>Materiaalspecificatie</w:t>
      </w:r>
      <w:bookmarkEnd w:id="70"/>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01F2B511" w:rsidR="00DB774F" w:rsidRDefault="004B1126" w:rsidP="001C6B91">
      <w:pPr>
        <w:rPr>
          <w:lang w:val="nl-NL"/>
        </w:rPr>
      </w:pPr>
      <w:r w:rsidRPr="000D19E9">
        <w:t>Voor deze aanbesteding gaat de voorkeur uit naar innovatieve stoffen</w:t>
      </w:r>
      <w:r w:rsidR="000B2831">
        <w:t>.</w:t>
      </w:r>
    </w:p>
    <w:p w14:paraId="0FF12C38" w14:textId="0920DB6C"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4C8E67BF" w14:textId="402FCE57" w:rsidR="00242408" w:rsidRDefault="00242408" w:rsidP="001C6B91">
      <w:pPr>
        <w:rPr>
          <w:lang w:val="nl-NL"/>
        </w:rPr>
      </w:pPr>
    </w:p>
    <w:p w14:paraId="2F238D16" w14:textId="77777777" w:rsidR="00002A06" w:rsidRPr="007F4B16" w:rsidRDefault="00002A06" w:rsidP="00002A06">
      <w:pPr>
        <w:spacing w:line="240" w:lineRule="atLeast"/>
      </w:pPr>
      <w:r w:rsidRPr="007F4B16">
        <w:t>Stofsamenstelling voldoet minimaal aan de volgende eisen:</w:t>
      </w:r>
    </w:p>
    <w:p w14:paraId="3EB02A12" w14:textId="5690895E" w:rsidR="000735A0" w:rsidRDefault="003D17AB" w:rsidP="00BB69C0">
      <w:pPr>
        <w:numPr>
          <w:ilvl w:val="1"/>
          <w:numId w:val="41"/>
        </w:numPr>
        <w:spacing w:line="240" w:lineRule="atLeast"/>
      </w:pPr>
      <w:r>
        <w:t>Teekwerend</w:t>
      </w:r>
      <w:r w:rsidR="001346BA">
        <w:t xml:space="preserve"> tot </w:t>
      </w:r>
      <w:r w:rsidR="001346BA" w:rsidRPr="001346BA">
        <w:rPr>
          <w:u w:val="single"/>
        </w:rPr>
        <w:t>&gt;</w:t>
      </w:r>
      <w:r w:rsidR="001346BA">
        <w:t xml:space="preserve"> 75 wasbeurten</w:t>
      </w:r>
    </w:p>
    <w:p w14:paraId="2D0D1A23" w14:textId="5AFDEB91" w:rsidR="00BB69C0" w:rsidRPr="007F4B16" w:rsidRDefault="00BB69C0" w:rsidP="00BB69C0">
      <w:pPr>
        <w:numPr>
          <w:ilvl w:val="1"/>
          <w:numId w:val="41"/>
        </w:numPr>
        <w:spacing w:line="240" w:lineRule="atLeast"/>
      </w:pPr>
      <w:r w:rsidRPr="007F4B16">
        <w:t>Gewicht: 160-</w:t>
      </w:r>
      <w:r w:rsidR="00FF227D">
        <w:t>190</w:t>
      </w:r>
      <w:r w:rsidRPr="007F4B16">
        <w:t xml:space="preserve"> gr/m2</w:t>
      </w:r>
    </w:p>
    <w:p w14:paraId="050BC224" w14:textId="77777777" w:rsidR="00002A06" w:rsidRPr="002B3D41" w:rsidRDefault="00002A06" w:rsidP="001C6B91"/>
    <w:p w14:paraId="36A3826A" w14:textId="006B7824" w:rsidR="00393CCC" w:rsidRPr="00FA7273" w:rsidRDefault="000E6AC7" w:rsidP="00242408">
      <w:pPr>
        <w:spacing w:line="280" w:lineRule="atLeast"/>
        <w:rPr>
          <w:color w:val="FF0000"/>
        </w:rPr>
      </w:pPr>
      <w:bookmarkStart w:id="71" w:name="OLE_LINK12"/>
      <w:bookmarkStart w:id="72" w:name="OLE_LINK13"/>
      <w:r w:rsidRPr="00182093">
        <w:rPr>
          <w:b/>
          <w:bCs/>
        </w:rPr>
        <w:t>Kleur</w:t>
      </w:r>
      <w:r>
        <w:t>:</w:t>
      </w:r>
      <w:r w:rsidR="00393CCC">
        <w:t xml:space="preserve"> </w:t>
      </w:r>
      <w:r w:rsidR="00182093">
        <w:t>Zwart</w:t>
      </w:r>
    </w:p>
    <w:bookmarkEnd w:id="71"/>
    <w:bookmarkEnd w:id="72"/>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3" w:name="_Toc265568445"/>
      <w:bookmarkStart w:id="74" w:name="_Toc266195583"/>
      <w:bookmarkStart w:id="75" w:name="_Toc496599879"/>
      <w:r>
        <w:t xml:space="preserve">Etikettering </w:t>
      </w:r>
      <w:r w:rsidR="00A13942">
        <w:t>en v</w:t>
      </w:r>
      <w:r w:rsidR="000C31A8">
        <w:t>erpakking</w:t>
      </w:r>
      <w:bookmarkEnd w:id="65"/>
      <w:bookmarkEnd w:id="66"/>
      <w:bookmarkEnd w:id="67"/>
      <w:bookmarkEnd w:id="68"/>
      <w:bookmarkEnd w:id="73"/>
      <w:bookmarkEnd w:id="74"/>
      <w:bookmarkEnd w:id="75"/>
    </w:p>
    <w:p w14:paraId="547361B1" w14:textId="77777777" w:rsidR="00F84A7B" w:rsidRDefault="00F84A7B" w:rsidP="00DE7902">
      <w:pPr>
        <w:pStyle w:val="Kop3"/>
        <w:rPr>
          <w:b/>
          <w:i/>
          <w:sz w:val="18"/>
          <w:szCs w:val="18"/>
        </w:rPr>
      </w:pPr>
      <w:bookmarkStart w:id="76" w:name="_Toc248574602"/>
      <w:bookmarkStart w:id="77" w:name="_Toc257118192"/>
      <w:bookmarkStart w:id="78" w:name="_Toc257637084"/>
      <w:bookmarkStart w:id="79" w:name="_Toc265568446"/>
      <w:bookmarkStart w:id="80" w:name="_Toc266195584"/>
      <w:bookmarkStart w:id="81" w:name="_Toc297192554"/>
      <w:bookmarkStart w:id="82" w:name="_Toc491087031"/>
      <w:bookmarkStart w:id="83"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6"/>
      <w:bookmarkEnd w:id="77"/>
      <w:bookmarkEnd w:id="78"/>
      <w:bookmarkEnd w:id="79"/>
      <w:bookmarkEnd w:id="80"/>
      <w:bookmarkEnd w:id="81"/>
      <w:bookmarkEnd w:id="82"/>
      <w:bookmarkEnd w:id="83"/>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4" w:name="_Toc248574603"/>
      <w:bookmarkStart w:id="85" w:name="_Toc257118193"/>
      <w:bookmarkStart w:id="86" w:name="_Toc257637085"/>
      <w:bookmarkStart w:id="87" w:name="_Toc265568447"/>
      <w:bookmarkStart w:id="88" w:name="_Toc266195585"/>
      <w:bookmarkStart w:id="89" w:name="_Toc297192555"/>
      <w:bookmarkStart w:id="90" w:name="_Toc491087032"/>
      <w:bookmarkStart w:id="91"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4"/>
      <w:bookmarkEnd w:id="85"/>
      <w:bookmarkEnd w:id="86"/>
      <w:bookmarkEnd w:id="87"/>
      <w:bookmarkEnd w:id="88"/>
      <w:bookmarkEnd w:id="89"/>
      <w:bookmarkEnd w:id="90"/>
      <w:bookmarkEnd w:id="91"/>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2" w:name="_Toc58050059"/>
      <w:bookmarkEnd w:id="8"/>
      <w:r w:rsidR="00240EB2">
        <w:rPr>
          <w:szCs w:val="18"/>
          <w:lang w:val="nl-NL"/>
        </w:rPr>
        <w:t>l.</w:t>
      </w:r>
      <w:bookmarkEnd w:id="92"/>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69995" w14:textId="77777777" w:rsidR="00144070" w:rsidRDefault="00144070">
      <w:r>
        <w:separator/>
      </w:r>
    </w:p>
  </w:endnote>
  <w:endnote w:type="continuationSeparator" w:id="0">
    <w:p w14:paraId="35AF113D" w14:textId="77777777" w:rsidR="00144070" w:rsidRDefault="00144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74425" w14:textId="77777777" w:rsidR="00144070" w:rsidRDefault="00144070">
      <w:r>
        <w:separator/>
      </w:r>
    </w:p>
  </w:footnote>
  <w:footnote w:type="continuationSeparator" w:id="0">
    <w:p w14:paraId="1F23DB4E" w14:textId="77777777" w:rsidR="00144070" w:rsidRDefault="00144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w:t>
    </w:r>
    <w:proofErr w:type="gramStart"/>
    <w:r>
      <w:t>bedrijf /</w:t>
    </w:r>
    <w:proofErr w:type="gramEnd"/>
    <w:r>
      <w:t xml:space="preserve">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29323AD2" w:rsidR="007B5ABB" w:rsidRDefault="007B5ABB">
    <w:pPr>
      <w:pStyle w:val="Headertext"/>
    </w:pPr>
    <w:r>
      <w:tab/>
    </w:r>
    <w:r w:rsidR="009E767F">
      <w:t>PVE-nummer</w:t>
    </w:r>
    <w:r w:rsidR="009E767F">
      <w:tab/>
      <w:t xml:space="preserve">: Annex </w:t>
    </w:r>
    <w:r w:rsidR="004B346C">
      <w:t>25</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1"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4"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5"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6"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9"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6"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0"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C36B6B"/>
    <w:multiLevelType w:val="hybridMultilevel"/>
    <w:tmpl w:val="692E95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7"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1"/>
  </w:num>
  <w:num w:numId="4">
    <w:abstractNumId w:val="13"/>
  </w:num>
  <w:num w:numId="5">
    <w:abstractNumId w:val="35"/>
  </w:num>
  <w:num w:numId="6">
    <w:abstractNumId w:val="15"/>
  </w:num>
  <w:num w:numId="7">
    <w:abstractNumId w:val="6"/>
  </w:num>
  <w:num w:numId="8">
    <w:abstractNumId w:val="39"/>
  </w:num>
  <w:num w:numId="9">
    <w:abstractNumId w:val="29"/>
  </w:num>
  <w:num w:numId="10">
    <w:abstractNumId w:val="18"/>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5"/>
  </w:num>
  <w:num w:numId="13">
    <w:abstractNumId w:val="8"/>
  </w:num>
  <w:num w:numId="14">
    <w:abstractNumId w:val="36"/>
  </w:num>
  <w:num w:numId="15">
    <w:abstractNumId w:val="0"/>
  </w:num>
  <w:num w:numId="16">
    <w:abstractNumId w:val="17"/>
  </w:num>
  <w:num w:numId="17">
    <w:abstractNumId w:val="37"/>
  </w:num>
  <w:num w:numId="18">
    <w:abstractNumId w:val="34"/>
  </w:num>
  <w:num w:numId="19">
    <w:abstractNumId w:val="25"/>
  </w:num>
  <w:num w:numId="20">
    <w:abstractNumId w:val="10"/>
  </w:num>
  <w:num w:numId="21">
    <w:abstractNumId w:val="19"/>
  </w:num>
  <w:num w:numId="22">
    <w:abstractNumId w:val="26"/>
  </w:num>
  <w:num w:numId="23">
    <w:abstractNumId w:val="2"/>
  </w:num>
  <w:num w:numId="24">
    <w:abstractNumId w:val="32"/>
  </w:num>
  <w:num w:numId="25">
    <w:abstractNumId w:val="11"/>
  </w:num>
  <w:num w:numId="26">
    <w:abstractNumId w:val="22"/>
  </w:num>
  <w:num w:numId="27">
    <w:abstractNumId w:val="12"/>
  </w:num>
  <w:num w:numId="28">
    <w:abstractNumId w:val="5"/>
  </w:num>
  <w:num w:numId="29">
    <w:abstractNumId w:val="24"/>
  </w:num>
  <w:num w:numId="30">
    <w:abstractNumId w:val="4"/>
  </w:num>
  <w:num w:numId="31">
    <w:abstractNumId w:val="27"/>
  </w:num>
  <w:num w:numId="32">
    <w:abstractNumId w:val="28"/>
  </w:num>
  <w:num w:numId="33">
    <w:abstractNumId w:val="23"/>
  </w:num>
  <w:num w:numId="34">
    <w:abstractNumId w:val="38"/>
  </w:num>
  <w:num w:numId="35">
    <w:abstractNumId w:val="31"/>
  </w:num>
  <w:num w:numId="36">
    <w:abstractNumId w:val="9"/>
  </w:num>
  <w:num w:numId="37">
    <w:abstractNumId w:val="21"/>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16"/>
  </w:num>
  <w:num w:numId="43">
    <w:abstractNumId w:val="3"/>
  </w:num>
  <w:num w:numId="44">
    <w:abstractNumId w:val="30"/>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339F"/>
    <w:rsid w:val="00027E13"/>
    <w:rsid w:val="000314E2"/>
    <w:rsid w:val="00036F6A"/>
    <w:rsid w:val="000469A3"/>
    <w:rsid w:val="00053064"/>
    <w:rsid w:val="00054A68"/>
    <w:rsid w:val="00055BB4"/>
    <w:rsid w:val="0006104B"/>
    <w:rsid w:val="000673D5"/>
    <w:rsid w:val="00067B07"/>
    <w:rsid w:val="000701F8"/>
    <w:rsid w:val="00070FEA"/>
    <w:rsid w:val="0007129B"/>
    <w:rsid w:val="000713C2"/>
    <w:rsid w:val="000735A0"/>
    <w:rsid w:val="00074684"/>
    <w:rsid w:val="000768BE"/>
    <w:rsid w:val="00086484"/>
    <w:rsid w:val="00090EFF"/>
    <w:rsid w:val="000924CC"/>
    <w:rsid w:val="000938CB"/>
    <w:rsid w:val="00094477"/>
    <w:rsid w:val="000949EC"/>
    <w:rsid w:val="000978D6"/>
    <w:rsid w:val="000A3CC5"/>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514C"/>
    <w:rsid w:val="000F53C2"/>
    <w:rsid w:val="001014A0"/>
    <w:rsid w:val="001014C9"/>
    <w:rsid w:val="001019CA"/>
    <w:rsid w:val="00103DE7"/>
    <w:rsid w:val="00106644"/>
    <w:rsid w:val="001121D6"/>
    <w:rsid w:val="0011252C"/>
    <w:rsid w:val="00115F49"/>
    <w:rsid w:val="00116D51"/>
    <w:rsid w:val="0012001F"/>
    <w:rsid w:val="0012425D"/>
    <w:rsid w:val="0012713D"/>
    <w:rsid w:val="00127901"/>
    <w:rsid w:val="00131DAE"/>
    <w:rsid w:val="0013424B"/>
    <w:rsid w:val="001346BA"/>
    <w:rsid w:val="001352B0"/>
    <w:rsid w:val="001353BE"/>
    <w:rsid w:val="00140C86"/>
    <w:rsid w:val="001433B8"/>
    <w:rsid w:val="00143873"/>
    <w:rsid w:val="00144070"/>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2093"/>
    <w:rsid w:val="00183B08"/>
    <w:rsid w:val="00183F3B"/>
    <w:rsid w:val="00185B9D"/>
    <w:rsid w:val="001919D7"/>
    <w:rsid w:val="001923A9"/>
    <w:rsid w:val="001A0F23"/>
    <w:rsid w:val="001A240E"/>
    <w:rsid w:val="001A43B3"/>
    <w:rsid w:val="001A46CA"/>
    <w:rsid w:val="001B2F36"/>
    <w:rsid w:val="001B75BB"/>
    <w:rsid w:val="001C0CBB"/>
    <w:rsid w:val="001C1977"/>
    <w:rsid w:val="001C319C"/>
    <w:rsid w:val="001C5A12"/>
    <w:rsid w:val="001C5EA9"/>
    <w:rsid w:val="001C6A98"/>
    <w:rsid w:val="001C6B91"/>
    <w:rsid w:val="001C6F85"/>
    <w:rsid w:val="001C7A23"/>
    <w:rsid w:val="001D1055"/>
    <w:rsid w:val="001D4FEF"/>
    <w:rsid w:val="001D5AE2"/>
    <w:rsid w:val="001E0920"/>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3C46"/>
    <w:rsid w:val="00236168"/>
    <w:rsid w:val="002363FE"/>
    <w:rsid w:val="00237852"/>
    <w:rsid w:val="00240EB2"/>
    <w:rsid w:val="00240FCA"/>
    <w:rsid w:val="00242408"/>
    <w:rsid w:val="00244947"/>
    <w:rsid w:val="00246868"/>
    <w:rsid w:val="00251579"/>
    <w:rsid w:val="002518F5"/>
    <w:rsid w:val="00253C92"/>
    <w:rsid w:val="00255E3D"/>
    <w:rsid w:val="002636A8"/>
    <w:rsid w:val="0026452D"/>
    <w:rsid w:val="00264EB8"/>
    <w:rsid w:val="0026751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7F87"/>
    <w:rsid w:val="002B269D"/>
    <w:rsid w:val="002B3D41"/>
    <w:rsid w:val="002B4042"/>
    <w:rsid w:val="002B5AC0"/>
    <w:rsid w:val="002C17B4"/>
    <w:rsid w:val="002C2DDF"/>
    <w:rsid w:val="002C79AE"/>
    <w:rsid w:val="002D2115"/>
    <w:rsid w:val="002D22A5"/>
    <w:rsid w:val="002D3553"/>
    <w:rsid w:val="002D4A3E"/>
    <w:rsid w:val="002D4EC1"/>
    <w:rsid w:val="002D72B2"/>
    <w:rsid w:val="002E3D34"/>
    <w:rsid w:val="002E4B1C"/>
    <w:rsid w:val="002E6911"/>
    <w:rsid w:val="002F0E23"/>
    <w:rsid w:val="002F4FBB"/>
    <w:rsid w:val="002F71BC"/>
    <w:rsid w:val="003000A9"/>
    <w:rsid w:val="003000D7"/>
    <w:rsid w:val="00303A05"/>
    <w:rsid w:val="003053DE"/>
    <w:rsid w:val="00305E01"/>
    <w:rsid w:val="003061E4"/>
    <w:rsid w:val="00310B7B"/>
    <w:rsid w:val="00310FBB"/>
    <w:rsid w:val="0031189F"/>
    <w:rsid w:val="003129ED"/>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662C0"/>
    <w:rsid w:val="00370279"/>
    <w:rsid w:val="003803A7"/>
    <w:rsid w:val="00380AF0"/>
    <w:rsid w:val="003832F1"/>
    <w:rsid w:val="0038629C"/>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7E48"/>
    <w:rsid w:val="003B16C9"/>
    <w:rsid w:val="003B1B4F"/>
    <w:rsid w:val="003C10B3"/>
    <w:rsid w:val="003D17AB"/>
    <w:rsid w:val="003D232F"/>
    <w:rsid w:val="003E615E"/>
    <w:rsid w:val="003F12D1"/>
    <w:rsid w:val="003F2D42"/>
    <w:rsid w:val="003F6356"/>
    <w:rsid w:val="00400350"/>
    <w:rsid w:val="00400856"/>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3B15"/>
    <w:rsid w:val="00467ADF"/>
    <w:rsid w:val="00472E09"/>
    <w:rsid w:val="004749C6"/>
    <w:rsid w:val="00474DC1"/>
    <w:rsid w:val="00475202"/>
    <w:rsid w:val="004767C2"/>
    <w:rsid w:val="00477C34"/>
    <w:rsid w:val="00481431"/>
    <w:rsid w:val="0048328C"/>
    <w:rsid w:val="004836C3"/>
    <w:rsid w:val="004840E8"/>
    <w:rsid w:val="004867CE"/>
    <w:rsid w:val="004874E1"/>
    <w:rsid w:val="00491D08"/>
    <w:rsid w:val="004920C1"/>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46C"/>
    <w:rsid w:val="004B3A90"/>
    <w:rsid w:val="004C01B3"/>
    <w:rsid w:val="004C0F48"/>
    <w:rsid w:val="004C4A07"/>
    <w:rsid w:val="004C50C0"/>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354F"/>
    <w:rsid w:val="00526C15"/>
    <w:rsid w:val="00526CBD"/>
    <w:rsid w:val="005316A5"/>
    <w:rsid w:val="00531E5D"/>
    <w:rsid w:val="00536767"/>
    <w:rsid w:val="00536E08"/>
    <w:rsid w:val="005406F2"/>
    <w:rsid w:val="0054181F"/>
    <w:rsid w:val="00542526"/>
    <w:rsid w:val="005452AC"/>
    <w:rsid w:val="00546683"/>
    <w:rsid w:val="0055117F"/>
    <w:rsid w:val="005515C2"/>
    <w:rsid w:val="005517A9"/>
    <w:rsid w:val="0055635F"/>
    <w:rsid w:val="00557401"/>
    <w:rsid w:val="00560ABA"/>
    <w:rsid w:val="005632D1"/>
    <w:rsid w:val="005658EF"/>
    <w:rsid w:val="005675B6"/>
    <w:rsid w:val="00567F0A"/>
    <w:rsid w:val="00570EBC"/>
    <w:rsid w:val="0057117D"/>
    <w:rsid w:val="00571269"/>
    <w:rsid w:val="00571BED"/>
    <w:rsid w:val="00573B14"/>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0101"/>
    <w:rsid w:val="005D3A60"/>
    <w:rsid w:val="005D3C71"/>
    <w:rsid w:val="005D78F8"/>
    <w:rsid w:val="005E1F39"/>
    <w:rsid w:val="005E3124"/>
    <w:rsid w:val="005F644A"/>
    <w:rsid w:val="0060167A"/>
    <w:rsid w:val="00601712"/>
    <w:rsid w:val="00602755"/>
    <w:rsid w:val="00602D84"/>
    <w:rsid w:val="00604A18"/>
    <w:rsid w:val="006076C3"/>
    <w:rsid w:val="00607F15"/>
    <w:rsid w:val="00615088"/>
    <w:rsid w:val="00626953"/>
    <w:rsid w:val="00627341"/>
    <w:rsid w:val="00627641"/>
    <w:rsid w:val="006323EB"/>
    <w:rsid w:val="00633504"/>
    <w:rsid w:val="0063781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50D3"/>
    <w:rsid w:val="006D0EBF"/>
    <w:rsid w:val="006D2FC1"/>
    <w:rsid w:val="006D3485"/>
    <w:rsid w:val="006E0782"/>
    <w:rsid w:val="006E2635"/>
    <w:rsid w:val="006E2723"/>
    <w:rsid w:val="006E34D9"/>
    <w:rsid w:val="006E6953"/>
    <w:rsid w:val="006F0771"/>
    <w:rsid w:val="006F154A"/>
    <w:rsid w:val="006F313C"/>
    <w:rsid w:val="006F390E"/>
    <w:rsid w:val="006F56DE"/>
    <w:rsid w:val="0070153D"/>
    <w:rsid w:val="00706F50"/>
    <w:rsid w:val="00710C36"/>
    <w:rsid w:val="00710DC6"/>
    <w:rsid w:val="00711CD2"/>
    <w:rsid w:val="007143D8"/>
    <w:rsid w:val="007146B0"/>
    <w:rsid w:val="00715132"/>
    <w:rsid w:val="007162EC"/>
    <w:rsid w:val="00717F6F"/>
    <w:rsid w:val="007227D0"/>
    <w:rsid w:val="007279F7"/>
    <w:rsid w:val="0073039C"/>
    <w:rsid w:val="00730CEF"/>
    <w:rsid w:val="00730F3A"/>
    <w:rsid w:val="007332EA"/>
    <w:rsid w:val="0073369E"/>
    <w:rsid w:val="00734E35"/>
    <w:rsid w:val="007355A1"/>
    <w:rsid w:val="007365B2"/>
    <w:rsid w:val="00740A28"/>
    <w:rsid w:val="00741534"/>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A5F51"/>
    <w:rsid w:val="007B2CBD"/>
    <w:rsid w:val="007B3533"/>
    <w:rsid w:val="007B4D56"/>
    <w:rsid w:val="007B5ABB"/>
    <w:rsid w:val="007B7197"/>
    <w:rsid w:val="007C1C7E"/>
    <w:rsid w:val="007C2F6D"/>
    <w:rsid w:val="007C4E36"/>
    <w:rsid w:val="007C5B0B"/>
    <w:rsid w:val="007D26A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5ED4"/>
    <w:rsid w:val="008175C0"/>
    <w:rsid w:val="00821D12"/>
    <w:rsid w:val="008279B8"/>
    <w:rsid w:val="00827D2B"/>
    <w:rsid w:val="008302E6"/>
    <w:rsid w:val="00836D22"/>
    <w:rsid w:val="0083798B"/>
    <w:rsid w:val="008411F7"/>
    <w:rsid w:val="00843CEB"/>
    <w:rsid w:val="00843F20"/>
    <w:rsid w:val="0085394E"/>
    <w:rsid w:val="008567F8"/>
    <w:rsid w:val="008568B4"/>
    <w:rsid w:val="00857D27"/>
    <w:rsid w:val="00861611"/>
    <w:rsid w:val="00864E1E"/>
    <w:rsid w:val="0086602B"/>
    <w:rsid w:val="00866F97"/>
    <w:rsid w:val="00867FCC"/>
    <w:rsid w:val="008703AE"/>
    <w:rsid w:val="00873A83"/>
    <w:rsid w:val="00876326"/>
    <w:rsid w:val="008769A4"/>
    <w:rsid w:val="00881551"/>
    <w:rsid w:val="00881575"/>
    <w:rsid w:val="00881678"/>
    <w:rsid w:val="00881705"/>
    <w:rsid w:val="00884422"/>
    <w:rsid w:val="0088499B"/>
    <w:rsid w:val="00885008"/>
    <w:rsid w:val="00891A05"/>
    <w:rsid w:val="00892600"/>
    <w:rsid w:val="0089437B"/>
    <w:rsid w:val="00894394"/>
    <w:rsid w:val="00896099"/>
    <w:rsid w:val="008966D7"/>
    <w:rsid w:val="008966EA"/>
    <w:rsid w:val="0089714B"/>
    <w:rsid w:val="008977DD"/>
    <w:rsid w:val="00897E65"/>
    <w:rsid w:val="008A0814"/>
    <w:rsid w:val="008A5D74"/>
    <w:rsid w:val="008B285B"/>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441F"/>
    <w:rsid w:val="00934536"/>
    <w:rsid w:val="009348BD"/>
    <w:rsid w:val="009373F9"/>
    <w:rsid w:val="00942328"/>
    <w:rsid w:val="0094588A"/>
    <w:rsid w:val="00945A79"/>
    <w:rsid w:val="00946A96"/>
    <w:rsid w:val="00947D07"/>
    <w:rsid w:val="009535EE"/>
    <w:rsid w:val="00956E50"/>
    <w:rsid w:val="0095705D"/>
    <w:rsid w:val="00960D08"/>
    <w:rsid w:val="009618B1"/>
    <w:rsid w:val="0096212C"/>
    <w:rsid w:val="009630E3"/>
    <w:rsid w:val="0096342D"/>
    <w:rsid w:val="00963A01"/>
    <w:rsid w:val="009662E3"/>
    <w:rsid w:val="00973596"/>
    <w:rsid w:val="00980317"/>
    <w:rsid w:val="00981AFB"/>
    <w:rsid w:val="00985ACB"/>
    <w:rsid w:val="0099242F"/>
    <w:rsid w:val="009A3349"/>
    <w:rsid w:val="009B0877"/>
    <w:rsid w:val="009B45BF"/>
    <w:rsid w:val="009B6337"/>
    <w:rsid w:val="009B64D2"/>
    <w:rsid w:val="009C04B4"/>
    <w:rsid w:val="009D6E89"/>
    <w:rsid w:val="009E194D"/>
    <w:rsid w:val="009E3250"/>
    <w:rsid w:val="009E3AF1"/>
    <w:rsid w:val="009E4931"/>
    <w:rsid w:val="009E6294"/>
    <w:rsid w:val="009E6B89"/>
    <w:rsid w:val="009E767F"/>
    <w:rsid w:val="009F237A"/>
    <w:rsid w:val="009F2562"/>
    <w:rsid w:val="009F439E"/>
    <w:rsid w:val="00A01862"/>
    <w:rsid w:val="00A03F77"/>
    <w:rsid w:val="00A10EB2"/>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12E"/>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1171"/>
    <w:rsid w:val="00B4315C"/>
    <w:rsid w:val="00B444B6"/>
    <w:rsid w:val="00B4514E"/>
    <w:rsid w:val="00B46349"/>
    <w:rsid w:val="00B47482"/>
    <w:rsid w:val="00B50C13"/>
    <w:rsid w:val="00B56731"/>
    <w:rsid w:val="00B63F4A"/>
    <w:rsid w:val="00B65868"/>
    <w:rsid w:val="00B72F26"/>
    <w:rsid w:val="00B800AA"/>
    <w:rsid w:val="00B81FAF"/>
    <w:rsid w:val="00B84706"/>
    <w:rsid w:val="00B852A5"/>
    <w:rsid w:val="00B943C1"/>
    <w:rsid w:val="00B961B1"/>
    <w:rsid w:val="00B97D96"/>
    <w:rsid w:val="00BA36D8"/>
    <w:rsid w:val="00BA4013"/>
    <w:rsid w:val="00BA45FB"/>
    <w:rsid w:val="00BA60E7"/>
    <w:rsid w:val="00BB1139"/>
    <w:rsid w:val="00BB59BB"/>
    <w:rsid w:val="00BB69C0"/>
    <w:rsid w:val="00BC28DC"/>
    <w:rsid w:val="00BC4949"/>
    <w:rsid w:val="00BC4DBC"/>
    <w:rsid w:val="00BD0A9A"/>
    <w:rsid w:val="00BD22D4"/>
    <w:rsid w:val="00BD31FF"/>
    <w:rsid w:val="00BD76C0"/>
    <w:rsid w:val="00BE1AA4"/>
    <w:rsid w:val="00BE2121"/>
    <w:rsid w:val="00BE24FE"/>
    <w:rsid w:val="00BE260E"/>
    <w:rsid w:val="00BE53BE"/>
    <w:rsid w:val="00BF02A6"/>
    <w:rsid w:val="00BF719D"/>
    <w:rsid w:val="00C00B49"/>
    <w:rsid w:val="00C06B96"/>
    <w:rsid w:val="00C15FA4"/>
    <w:rsid w:val="00C21CBF"/>
    <w:rsid w:val="00C21F50"/>
    <w:rsid w:val="00C22CA4"/>
    <w:rsid w:val="00C246DF"/>
    <w:rsid w:val="00C24AC1"/>
    <w:rsid w:val="00C267B6"/>
    <w:rsid w:val="00C33A71"/>
    <w:rsid w:val="00C34595"/>
    <w:rsid w:val="00C351C6"/>
    <w:rsid w:val="00C3668D"/>
    <w:rsid w:val="00C40083"/>
    <w:rsid w:val="00C41ECC"/>
    <w:rsid w:val="00C45B2C"/>
    <w:rsid w:val="00C50A0A"/>
    <w:rsid w:val="00C54101"/>
    <w:rsid w:val="00C550A2"/>
    <w:rsid w:val="00C5609F"/>
    <w:rsid w:val="00C61283"/>
    <w:rsid w:val="00C61C7B"/>
    <w:rsid w:val="00C65D0A"/>
    <w:rsid w:val="00C71E0C"/>
    <w:rsid w:val="00C759D9"/>
    <w:rsid w:val="00C763A6"/>
    <w:rsid w:val="00C832CB"/>
    <w:rsid w:val="00C833FF"/>
    <w:rsid w:val="00C844EA"/>
    <w:rsid w:val="00C84B7B"/>
    <w:rsid w:val="00C850DB"/>
    <w:rsid w:val="00C854AB"/>
    <w:rsid w:val="00C870FD"/>
    <w:rsid w:val="00C923FF"/>
    <w:rsid w:val="00C929EB"/>
    <w:rsid w:val="00CA1B04"/>
    <w:rsid w:val="00CA49BF"/>
    <w:rsid w:val="00CA4BB1"/>
    <w:rsid w:val="00CB1381"/>
    <w:rsid w:val="00CC1D0D"/>
    <w:rsid w:val="00CC2860"/>
    <w:rsid w:val="00CC54CD"/>
    <w:rsid w:val="00CC569C"/>
    <w:rsid w:val="00CC7D7C"/>
    <w:rsid w:val="00CD23DC"/>
    <w:rsid w:val="00CD2487"/>
    <w:rsid w:val="00CD4CD7"/>
    <w:rsid w:val="00CD50FE"/>
    <w:rsid w:val="00CD5B59"/>
    <w:rsid w:val="00CE08E9"/>
    <w:rsid w:val="00CE70F9"/>
    <w:rsid w:val="00CF231D"/>
    <w:rsid w:val="00CF404E"/>
    <w:rsid w:val="00D020AA"/>
    <w:rsid w:val="00D03A45"/>
    <w:rsid w:val="00D0450E"/>
    <w:rsid w:val="00D07980"/>
    <w:rsid w:val="00D1080B"/>
    <w:rsid w:val="00D10941"/>
    <w:rsid w:val="00D12F7D"/>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377B"/>
    <w:rsid w:val="00DA5A06"/>
    <w:rsid w:val="00DA7070"/>
    <w:rsid w:val="00DA7E5A"/>
    <w:rsid w:val="00DB703E"/>
    <w:rsid w:val="00DB7171"/>
    <w:rsid w:val="00DB774F"/>
    <w:rsid w:val="00DD01F9"/>
    <w:rsid w:val="00DD43EE"/>
    <w:rsid w:val="00DD7A0D"/>
    <w:rsid w:val="00DE2FAC"/>
    <w:rsid w:val="00DE3E93"/>
    <w:rsid w:val="00DE6796"/>
    <w:rsid w:val="00DE7902"/>
    <w:rsid w:val="00DF176C"/>
    <w:rsid w:val="00DF1AE3"/>
    <w:rsid w:val="00DF298E"/>
    <w:rsid w:val="00DF2FB2"/>
    <w:rsid w:val="00DF49A8"/>
    <w:rsid w:val="00DF5649"/>
    <w:rsid w:val="00E01957"/>
    <w:rsid w:val="00E03CFC"/>
    <w:rsid w:val="00E0549B"/>
    <w:rsid w:val="00E07E8E"/>
    <w:rsid w:val="00E12E77"/>
    <w:rsid w:val="00E149A1"/>
    <w:rsid w:val="00E16393"/>
    <w:rsid w:val="00E24E06"/>
    <w:rsid w:val="00E25174"/>
    <w:rsid w:val="00E2748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710D8"/>
    <w:rsid w:val="00E73BE9"/>
    <w:rsid w:val="00E74BBE"/>
    <w:rsid w:val="00E76A5A"/>
    <w:rsid w:val="00E77CF0"/>
    <w:rsid w:val="00E8592A"/>
    <w:rsid w:val="00E85C38"/>
    <w:rsid w:val="00E86406"/>
    <w:rsid w:val="00E8778F"/>
    <w:rsid w:val="00E91FA7"/>
    <w:rsid w:val="00E93C6E"/>
    <w:rsid w:val="00E93F4A"/>
    <w:rsid w:val="00E958A5"/>
    <w:rsid w:val="00E9692A"/>
    <w:rsid w:val="00EA0B5F"/>
    <w:rsid w:val="00EB1EC3"/>
    <w:rsid w:val="00EB2D7B"/>
    <w:rsid w:val="00EB4D9A"/>
    <w:rsid w:val="00EC6F66"/>
    <w:rsid w:val="00EC773D"/>
    <w:rsid w:val="00ED21D3"/>
    <w:rsid w:val="00ED225F"/>
    <w:rsid w:val="00ED33A7"/>
    <w:rsid w:val="00ED424C"/>
    <w:rsid w:val="00EE3EA5"/>
    <w:rsid w:val="00EE4275"/>
    <w:rsid w:val="00EE52AE"/>
    <w:rsid w:val="00EE794B"/>
    <w:rsid w:val="00EF13F3"/>
    <w:rsid w:val="00EF4E33"/>
    <w:rsid w:val="00EF5372"/>
    <w:rsid w:val="00EF6F45"/>
    <w:rsid w:val="00F0123C"/>
    <w:rsid w:val="00F028FB"/>
    <w:rsid w:val="00F03294"/>
    <w:rsid w:val="00F035D6"/>
    <w:rsid w:val="00F06751"/>
    <w:rsid w:val="00F17127"/>
    <w:rsid w:val="00F173D2"/>
    <w:rsid w:val="00F24F18"/>
    <w:rsid w:val="00F27CDE"/>
    <w:rsid w:val="00F37DAB"/>
    <w:rsid w:val="00F37ED6"/>
    <w:rsid w:val="00F41543"/>
    <w:rsid w:val="00F45478"/>
    <w:rsid w:val="00F45FC5"/>
    <w:rsid w:val="00F516CD"/>
    <w:rsid w:val="00F52208"/>
    <w:rsid w:val="00F52668"/>
    <w:rsid w:val="00F546EB"/>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A0200"/>
    <w:rsid w:val="00FA0C79"/>
    <w:rsid w:val="00FA0F32"/>
    <w:rsid w:val="00FA30F8"/>
    <w:rsid w:val="00FA5BC0"/>
    <w:rsid w:val="00FA632A"/>
    <w:rsid w:val="00FA6640"/>
    <w:rsid w:val="00FA7273"/>
    <w:rsid w:val="00FA78D9"/>
    <w:rsid w:val="00FB02CA"/>
    <w:rsid w:val="00FB32CE"/>
    <w:rsid w:val="00FB48DF"/>
    <w:rsid w:val="00FB534E"/>
    <w:rsid w:val="00FC4BD0"/>
    <w:rsid w:val="00FC6483"/>
    <w:rsid w:val="00FD1248"/>
    <w:rsid w:val="00FD66D6"/>
    <w:rsid w:val="00FD7C13"/>
    <w:rsid w:val="00FE323F"/>
    <w:rsid w:val="00FE4584"/>
    <w:rsid w:val="00FF227D"/>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3.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8</TotalTime>
  <Pages>4</Pages>
  <Words>788</Words>
  <Characters>4857</Characters>
  <Application>Microsoft Office Word</Application>
  <DocSecurity>0</DocSecurity>
  <Lines>194</Lines>
  <Paragraphs>104</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5541</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16</cp:revision>
  <cp:lastPrinted>2020-12-29T13:14:00Z</cp:lastPrinted>
  <dcterms:created xsi:type="dcterms:W3CDTF">2020-12-29T13:08:00Z</dcterms:created>
  <dcterms:modified xsi:type="dcterms:W3CDTF">2021-01-25T10:33:00Z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